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D9" w:rsidRPr="00FD16B9" w:rsidRDefault="00A902D9" w:rsidP="00044170">
      <w:pPr>
        <w:ind w:left="-709" w:right="-468" w:firstLine="709"/>
        <w:rPr>
          <w:b/>
          <w:bCs/>
          <w:sz w:val="18"/>
          <w:szCs w:val="18"/>
        </w:rPr>
      </w:pPr>
      <w:r w:rsidRPr="00FD16B9">
        <w:rPr>
          <w:sz w:val="18"/>
          <w:szCs w:val="18"/>
        </w:rPr>
        <w:t xml:space="preserve">                                                                  </w:t>
      </w:r>
      <w:r>
        <w:rPr>
          <w:sz w:val="18"/>
          <w:szCs w:val="18"/>
        </w:rPr>
        <w:t xml:space="preserve">                          </w:t>
      </w:r>
      <w:r w:rsidRPr="00FD16B9">
        <w:rPr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BBBB</w:t>
      </w:r>
    </w:p>
    <w:p w:rsidR="00A902D9" w:rsidRPr="00C91316" w:rsidRDefault="00A902D9" w:rsidP="00044170">
      <w:pPr>
        <w:rPr>
          <w:b/>
          <w:bCs/>
          <w:sz w:val="18"/>
          <w:szCs w:val="18"/>
        </w:rPr>
      </w:pPr>
      <w:r w:rsidRPr="00FD16B9">
        <w:rPr>
          <w:sz w:val="18"/>
          <w:szCs w:val="18"/>
        </w:rPr>
        <w:t xml:space="preserve">                                      </w:t>
      </w:r>
      <w:r>
        <w:rPr>
          <w:sz w:val="18"/>
          <w:szCs w:val="18"/>
        </w:rPr>
        <w:t xml:space="preserve">            </w:t>
      </w:r>
      <w:r w:rsidRPr="00FD16B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</w:t>
      </w:r>
      <w:r w:rsidRPr="00C91316">
        <w:rPr>
          <w:b/>
          <w:bCs/>
          <w:sz w:val="18"/>
          <w:szCs w:val="18"/>
        </w:rPr>
        <w:t>FATİH MESLEKİ VE TEKNİK ANADOLU LİSESİ</w:t>
      </w:r>
    </w:p>
    <w:p w:rsidR="00A902D9" w:rsidRPr="00C91316" w:rsidRDefault="00A902D9" w:rsidP="00044170">
      <w:pPr>
        <w:rPr>
          <w:b/>
          <w:bCs/>
          <w:sz w:val="18"/>
          <w:szCs w:val="18"/>
        </w:rPr>
      </w:pPr>
      <w:r w:rsidRPr="00C91316">
        <w:rPr>
          <w:b/>
          <w:bCs/>
          <w:sz w:val="18"/>
          <w:szCs w:val="18"/>
        </w:rPr>
        <w:t xml:space="preserve">                                                              2014 – 2015  EĞİTİM  ÖĞRETİM YILI</w:t>
      </w:r>
    </w:p>
    <w:p w:rsidR="00A902D9" w:rsidRDefault="00A902D9" w:rsidP="00044170">
      <w:pPr>
        <w:rPr>
          <w:b/>
          <w:bCs/>
          <w:sz w:val="18"/>
          <w:szCs w:val="18"/>
        </w:rPr>
      </w:pPr>
      <w:r w:rsidRPr="00C91316">
        <w:rPr>
          <w:b/>
          <w:bCs/>
          <w:sz w:val="18"/>
          <w:szCs w:val="18"/>
        </w:rPr>
        <w:t xml:space="preserve">                                      </w:t>
      </w:r>
      <w:r>
        <w:rPr>
          <w:b/>
          <w:bCs/>
          <w:sz w:val="18"/>
          <w:szCs w:val="18"/>
        </w:rPr>
        <w:t xml:space="preserve">    </w:t>
      </w:r>
      <w:r w:rsidRPr="00C91316">
        <w:rPr>
          <w:b/>
          <w:bCs/>
          <w:sz w:val="18"/>
          <w:szCs w:val="18"/>
        </w:rPr>
        <w:t>BİYOLOJİ DERSİ</w:t>
      </w:r>
      <w:r>
        <w:rPr>
          <w:b/>
          <w:bCs/>
          <w:sz w:val="18"/>
          <w:szCs w:val="18"/>
        </w:rPr>
        <w:t xml:space="preserve">  II. DÖNEM 12</w:t>
      </w:r>
      <w:r w:rsidRPr="00C91316">
        <w:rPr>
          <w:b/>
          <w:bCs/>
          <w:sz w:val="18"/>
          <w:szCs w:val="18"/>
        </w:rPr>
        <w:t xml:space="preserve"> . SINIFLAR  I. ORTAK SINAVI  </w:t>
      </w:r>
    </w:p>
    <w:p w:rsidR="00A902D9" w:rsidRPr="00FD16B9" w:rsidRDefault="00A902D9" w:rsidP="00044170">
      <w:pPr>
        <w:rPr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A902D9" w:rsidRPr="00FD16B9"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SORU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1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2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3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4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5</w:t>
            </w: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6</w:t>
            </w: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7</w:t>
            </w: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8</w:t>
            </w: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9</w:t>
            </w: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10</w:t>
            </w:r>
          </w:p>
        </w:tc>
      </w:tr>
      <w:tr w:rsidR="00A902D9" w:rsidRPr="00FD16B9"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  <w:r w:rsidRPr="00EE32C6">
              <w:rPr>
                <w:sz w:val="18"/>
                <w:szCs w:val="18"/>
              </w:rPr>
              <w:t>PUAN</w:t>
            </w: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  <w:tc>
          <w:tcPr>
            <w:tcW w:w="838" w:type="dxa"/>
          </w:tcPr>
          <w:p w:rsidR="00A902D9" w:rsidRPr="00EE32C6" w:rsidRDefault="00A902D9" w:rsidP="00EC2253">
            <w:pPr>
              <w:rPr>
                <w:sz w:val="18"/>
                <w:szCs w:val="18"/>
              </w:rPr>
            </w:pPr>
          </w:p>
        </w:tc>
      </w:tr>
    </w:tbl>
    <w:p w:rsidR="00A902D9" w:rsidRPr="00FD16B9" w:rsidRDefault="00A902D9" w:rsidP="00044170">
      <w:pPr>
        <w:rPr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  <w:gridCol w:w="878"/>
        <w:gridCol w:w="878"/>
        <w:gridCol w:w="1579"/>
        <w:gridCol w:w="1412"/>
        <w:gridCol w:w="1497"/>
      </w:tblGrid>
      <w:tr w:rsidR="00A902D9" w:rsidRPr="00FD16B9">
        <w:trPr>
          <w:trHeight w:val="137"/>
        </w:trPr>
        <w:tc>
          <w:tcPr>
            <w:tcW w:w="2737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ADI &amp; SOYADI</w:t>
            </w:r>
          </w:p>
        </w:tc>
        <w:tc>
          <w:tcPr>
            <w:tcW w:w="878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NOSU</w:t>
            </w:r>
          </w:p>
        </w:tc>
        <w:tc>
          <w:tcPr>
            <w:tcW w:w="878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SINIFI</w:t>
            </w:r>
          </w:p>
        </w:tc>
        <w:tc>
          <w:tcPr>
            <w:tcW w:w="1579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TARİH</w:t>
            </w:r>
          </w:p>
        </w:tc>
        <w:tc>
          <w:tcPr>
            <w:tcW w:w="1412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97" w:type="dxa"/>
          </w:tcPr>
          <w:p w:rsidR="00A902D9" w:rsidRPr="00EE32C6" w:rsidRDefault="00A902D9" w:rsidP="00EE32C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32C6">
              <w:rPr>
                <w:rFonts w:ascii="Arial" w:hAnsi="Arial" w:cs="Arial"/>
                <w:b/>
                <w:bCs/>
                <w:sz w:val="18"/>
                <w:szCs w:val="18"/>
              </w:rPr>
              <w:t>PUANI</w:t>
            </w:r>
          </w:p>
        </w:tc>
      </w:tr>
      <w:tr w:rsidR="00A902D9" w:rsidRPr="00FD16B9">
        <w:trPr>
          <w:trHeight w:val="152"/>
        </w:trPr>
        <w:tc>
          <w:tcPr>
            <w:tcW w:w="2737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79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2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97" w:type="dxa"/>
          </w:tcPr>
          <w:p w:rsidR="00A902D9" w:rsidRPr="00EE32C6" w:rsidRDefault="00A902D9" w:rsidP="00EC225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A902D9" w:rsidRDefault="00A902D9" w:rsidP="00044170">
      <w:pPr>
        <w:rPr>
          <w:b/>
          <w:bCs/>
          <w:sz w:val="18"/>
          <w:szCs w:val="18"/>
        </w:rPr>
      </w:pPr>
      <w:r w:rsidRPr="00FD0351">
        <w:rPr>
          <w:b/>
          <w:bCs/>
          <w:sz w:val="18"/>
          <w:szCs w:val="18"/>
        </w:rPr>
        <w:t>SORULAR</w:t>
      </w:r>
    </w:p>
    <w:p w:rsidR="00A902D9" w:rsidRDefault="00A902D9" w:rsidP="00044170">
      <w:pPr>
        <w:rPr>
          <w:b/>
          <w:bCs/>
          <w:sz w:val="22"/>
          <w:szCs w:val="22"/>
        </w:rPr>
      </w:pPr>
      <w:r>
        <w:rPr>
          <w:b/>
          <w:bCs/>
          <w:sz w:val="18"/>
          <w:szCs w:val="18"/>
        </w:rPr>
        <w:t xml:space="preserve"> A ) </w:t>
      </w:r>
      <w:r w:rsidRPr="00316D9D">
        <w:rPr>
          <w:b/>
          <w:bCs/>
          <w:sz w:val="22"/>
          <w:szCs w:val="22"/>
        </w:rPr>
        <w:t>Aşağıdaki cümlelerde  boş bırakılan yerleri uygun kelimelerle tamamlayınız</w:t>
      </w:r>
      <w:r>
        <w:rPr>
          <w:b/>
          <w:bCs/>
        </w:rPr>
        <w:t>(</w:t>
      </w:r>
      <w:r w:rsidRPr="005401FC">
        <w:rPr>
          <w:b/>
          <w:bCs/>
          <w:sz w:val="16"/>
          <w:szCs w:val="16"/>
        </w:rPr>
        <w:t>Her</w:t>
      </w:r>
      <w:r>
        <w:rPr>
          <w:b/>
          <w:bCs/>
          <w:sz w:val="16"/>
          <w:szCs w:val="16"/>
        </w:rPr>
        <w:t xml:space="preserve"> doğru cevap 2</w:t>
      </w:r>
      <w:r w:rsidRPr="005401FC">
        <w:rPr>
          <w:b/>
          <w:bCs/>
          <w:sz w:val="16"/>
          <w:szCs w:val="16"/>
        </w:rPr>
        <w:t xml:space="preserve"> puan</w:t>
      </w:r>
      <w:r>
        <w:rPr>
          <w:b/>
          <w:bCs/>
        </w:rPr>
        <w:t xml:space="preserve"> d</w:t>
      </w:r>
      <w:r>
        <w:rPr>
          <w:b/>
          <w:bCs/>
          <w:sz w:val="18"/>
          <w:szCs w:val="18"/>
        </w:rPr>
        <w:t>eğerindedir.=2</w:t>
      </w:r>
      <w:r w:rsidRPr="005401FC">
        <w:rPr>
          <w:b/>
          <w:bCs/>
          <w:sz w:val="18"/>
          <w:szCs w:val="18"/>
        </w:rPr>
        <w:t>0 p</w:t>
      </w:r>
      <w:r>
        <w:rPr>
          <w:b/>
          <w:bCs/>
          <w:sz w:val="18"/>
          <w:szCs w:val="18"/>
        </w:rPr>
        <w:t>)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 w:rsidRPr="00B80889">
        <w:rPr>
          <w:rFonts w:ascii="Helvetica" w:hAnsi="Helvetica" w:cs="Helvetica"/>
          <w:color w:val="000000"/>
          <w:sz w:val="18"/>
          <w:szCs w:val="18"/>
          <w:lang w:eastAsia="en-US"/>
        </w:rPr>
        <w:t xml:space="preserve">Yassı solucanlarda planaryada, enine bağlarla birbirine bağlı iki sinir kordonu bulunur, buna </w:t>
      </w:r>
      <w:r w:rsidRPr="00B80889">
        <w:rPr>
          <w:rFonts w:ascii="Helvetica-Bold" w:hAnsi="Helvetica-Bold" w:cs="Helvetica-Bold"/>
          <w:b/>
          <w:bCs/>
          <w:color w:val="00FFFF"/>
          <w:sz w:val="18"/>
          <w:szCs w:val="18"/>
          <w:lang w:eastAsia="en-US"/>
        </w:rPr>
        <w:t xml:space="preserve">.................... </w:t>
      </w:r>
      <w:r w:rsidRPr="00B80889">
        <w:rPr>
          <w:rFonts w:ascii="Helvetica" w:hAnsi="Helvetica" w:cs="Helvetica"/>
          <w:color w:val="000000"/>
          <w:sz w:val="18"/>
          <w:szCs w:val="18"/>
          <w:lang w:eastAsia="en-US"/>
        </w:rPr>
        <w:t>sinir sistemi denir.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>
        <w:rPr>
          <w:rFonts w:ascii="Helvetica" w:hAnsi="Helvetica" w:cs="Helvetica"/>
          <w:color w:val="000000"/>
          <w:sz w:val="18"/>
          <w:szCs w:val="18"/>
          <w:lang w:eastAsia="en-US"/>
        </w:rPr>
        <w:t>Kas hücrelerinin zarlarına…………………………denir.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 w:rsidRPr="001A2CF7">
        <w:rPr>
          <w:rFonts w:ascii="Helvetica" w:hAnsi="Helvetica" w:cs="Helvetica"/>
          <w:color w:val="000000"/>
          <w:sz w:val="18"/>
          <w:szCs w:val="18"/>
          <w:lang w:eastAsia="en-US"/>
        </w:rPr>
        <w:t>Kasa ulaşan uyarılar akson ucundan …………………………salgılanmasına yol açar.</w:t>
      </w:r>
    </w:p>
    <w:p w:rsidR="00A902D9" w:rsidRDefault="00A902D9" w:rsidP="001A2CF7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 w:rsidRPr="001A2CF7">
        <w:rPr>
          <w:rFonts w:ascii="Helvetica" w:hAnsi="Helvetica" w:cs="Helvetica"/>
          <w:color w:val="000000"/>
          <w:sz w:val="18"/>
          <w:szCs w:val="18"/>
          <w:lang w:eastAsia="en-US"/>
        </w:rPr>
        <w:t xml:space="preserve"> </w:t>
      </w:r>
      <w:r>
        <w:rPr>
          <w:rFonts w:ascii="Helvetica" w:hAnsi="Helvetica" w:cs="Helvetica"/>
          <w:color w:val="000000"/>
          <w:sz w:val="18"/>
          <w:szCs w:val="18"/>
          <w:lang w:eastAsia="en-US"/>
        </w:rPr>
        <w:t>Beyin  yarım kürelerini enine olarak ayıran yarığa………………………     ………………….. denir.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>
        <w:rPr>
          <w:rFonts w:ascii="Helvetica" w:hAnsi="Helvetica" w:cs="Helvetica"/>
          <w:color w:val="000000"/>
          <w:sz w:val="18"/>
          <w:szCs w:val="18"/>
          <w:lang w:eastAsia="en-US"/>
        </w:rPr>
        <w:t>Bir nöronun dendriti ile diğer nöronun aksonunun karşılaştığı yere …………………………….. denir.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>
        <w:rPr>
          <w:rFonts w:ascii="Helvetica" w:hAnsi="Helvetica" w:cs="Helvetica"/>
          <w:color w:val="000000"/>
          <w:sz w:val="18"/>
          <w:szCs w:val="18"/>
          <w:lang w:eastAsia="en-US"/>
        </w:rPr>
        <w:t>İrisin ortasında ışığın geçmesini sağlayan  …………………….   ………………………….  bulunur.</w:t>
      </w:r>
    </w:p>
    <w:p w:rsidR="00A902D9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>
        <w:rPr>
          <w:rFonts w:ascii="Helvetica" w:hAnsi="Helvetica" w:cs="Helvetica"/>
          <w:color w:val="000000"/>
          <w:sz w:val="18"/>
          <w:szCs w:val="18"/>
          <w:lang w:eastAsia="en-US"/>
        </w:rPr>
        <w:t>Dil üzerindeki tat tomurcukları …………………………… adı verilen yapılar üzerinde bulunur.</w:t>
      </w:r>
    </w:p>
    <w:p w:rsidR="00A902D9" w:rsidRPr="00614ACC" w:rsidRDefault="00A902D9" w:rsidP="00B8088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color w:val="000000"/>
          <w:sz w:val="18"/>
          <w:szCs w:val="18"/>
          <w:lang w:eastAsia="en-US"/>
        </w:rPr>
      </w:pPr>
      <w:r>
        <w:rPr>
          <w:rFonts w:eastAsia="ArialMT"/>
          <w:sz w:val="20"/>
          <w:szCs w:val="20"/>
        </w:rPr>
        <w:t>Bir kazasonucunda bilinçli hareketleri ortadan kalkan ve bitkisel hayata giren bir insanın yaşamasını sağlayan , sinir sisteminin ………………….  ………………………… bölümüdür.</w:t>
      </w:r>
    </w:p>
    <w:p w:rsidR="00A902D9" w:rsidRPr="009C605C" w:rsidRDefault="00A902D9" w:rsidP="00005199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 w:rsidRPr="00614ACC">
        <w:rPr>
          <w:rFonts w:ascii="Helvetica" w:hAnsi="Helvetica" w:cs="Helvetica"/>
          <w:color w:val="000000"/>
          <w:sz w:val="18"/>
          <w:szCs w:val="18"/>
        </w:rPr>
        <w:t xml:space="preserve">Beyini saran zarlar </w:t>
      </w:r>
      <w:r w:rsidRPr="00614ACC"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r w:rsidRPr="00614ACC">
        <w:rPr>
          <w:rFonts w:ascii="Helvetica-Bold" w:hAnsi="Helvetica-Bold" w:cs="Helvetica-Bold"/>
          <w:sz w:val="18"/>
          <w:szCs w:val="18"/>
        </w:rPr>
        <w:t>sert zar</w:t>
      </w:r>
      <w:r>
        <w:rPr>
          <w:rFonts w:ascii="Helvetica-Bold" w:hAnsi="Helvetica-Bold" w:cs="Helvetica-Bold"/>
          <w:sz w:val="18"/>
          <w:szCs w:val="18"/>
        </w:rPr>
        <w:t xml:space="preserve"> ,  </w:t>
      </w:r>
      <w:r w:rsidRPr="00614ACC">
        <w:rPr>
          <w:rFonts w:ascii="Helvetica-Bold" w:hAnsi="Helvetica-Bold" w:cs="Helvetica-Bold"/>
          <w:sz w:val="18"/>
          <w:szCs w:val="18"/>
        </w:rPr>
        <w:t>………………………… ve  …………………… zardır.</w:t>
      </w:r>
    </w:p>
    <w:p w:rsidR="00A902D9" w:rsidRPr="009C605C" w:rsidRDefault="00A902D9" w:rsidP="009C605C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 w:rsidRPr="009C605C">
        <w:rPr>
          <w:rFonts w:ascii="Helvetica-Bold" w:hAnsi="Helvetica-Bold" w:cs="Helvetica-Bold"/>
          <w:b/>
          <w:bCs/>
          <w:sz w:val="18"/>
          <w:szCs w:val="18"/>
        </w:rPr>
        <w:t>B</w:t>
      </w:r>
      <w:r w:rsidRPr="009C605C">
        <w:rPr>
          <w:b/>
          <w:bCs/>
          <w:sz w:val="20"/>
          <w:szCs w:val="20"/>
        </w:rPr>
        <w:t>)Aşağıdaki cümleleri doğru(D) yada yanlış(Y) olarak işaretleyiniz(</w:t>
      </w:r>
      <w:r w:rsidRPr="009C605C">
        <w:rPr>
          <w:b/>
          <w:bCs/>
          <w:sz w:val="16"/>
          <w:szCs w:val="16"/>
        </w:rPr>
        <w:t>Her doğru cevap 2 puan</w:t>
      </w:r>
      <w:r w:rsidRPr="009C605C">
        <w:rPr>
          <w:b/>
          <w:bCs/>
        </w:rPr>
        <w:t xml:space="preserve"> d</w:t>
      </w:r>
      <w:r w:rsidRPr="009C605C">
        <w:rPr>
          <w:b/>
          <w:bCs/>
          <w:sz w:val="18"/>
          <w:szCs w:val="18"/>
        </w:rPr>
        <w:t>eğerindedir.=20 p)</w:t>
      </w:r>
    </w:p>
    <w:p w:rsidR="00A902D9" w:rsidRDefault="00A902D9" w:rsidP="00CD62AB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CD62AB">
        <w:rPr>
          <w:sz w:val="20"/>
          <w:szCs w:val="20"/>
        </w:rPr>
        <w:t>(------)Miyelin kılıf impuls iletiminin yavaş olmasını sağlar.</w:t>
      </w:r>
    </w:p>
    <w:p w:rsidR="00A902D9" w:rsidRPr="00CD62AB" w:rsidRDefault="00A902D9" w:rsidP="00CD62AB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(------)Duyu , zeka ve hareket olaylarını beyin yar</w:t>
      </w:r>
      <w:r w:rsidRPr="00CD62AB">
        <w:rPr>
          <w:rFonts w:eastAsia="ArialMT"/>
          <w:sz w:val="20"/>
          <w:szCs w:val="20"/>
        </w:rPr>
        <w:t xml:space="preserve"> </w:t>
      </w:r>
      <w:r>
        <w:rPr>
          <w:rFonts w:eastAsia="ArialMT"/>
          <w:sz w:val="20"/>
          <w:szCs w:val="20"/>
        </w:rPr>
        <w:t>ım küreleri yönetir.</w:t>
      </w:r>
    </w:p>
    <w:p w:rsidR="00A902D9" w:rsidRPr="00E932C9" w:rsidRDefault="00A902D9" w:rsidP="00CD62AB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>(------)Tadın alınması için besin maddesinin tükürük içinde erimesi gerekir.</w:t>
      </w:r>
    </w:p>
    <w:p w:rsidR="00A902D9" w:rsidRPr="00E932C9" w:rsidRDefault="00A902D9" w:rsidP="00CD62AB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>(------)Göze gelen ışık az ise göz bebeği küçülür.</w:t>
      </w:r>
    </w:p>
    <w:p w:rsidR="00A902D9" w:rsidRPr="009C605C" w:rsidRDefault="00A902D9" w:rsidP="009C605C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rFonts w:eastAsia="ArialMT"/>
          <w:sz w:val="20"/>
          <w:szCs w:val="20"/>
        </w:rPr>
        <w:t>(------)Birbiri ile zıt çalışan kaslara sinerjit kaslar denir.</w:t>
      </w:r>
    </w:p>
    <w:p w:rsidR="00A902D9" w:rsidRPr="009C605C" w:rsidRDefault="00A902D9" w:rsidP="009C605C">
      <w:pPr>
        <w:rPr>
          <w:sz w:val="20"/>
          <w:szCs w:val="20"/>
        </w:rPr>
      </w:pPr>
      <w:r>
        <w:t>C)</w:t>
      </w:r>
      <w:r w:rsidRPr="009C605C">
        <w:rPr>
          <w:sz w:val="20"/>
          <w:szCs w:val="20"/>
        </w:rPr>
        <w:t xml:space="preserve"> </w:t>
      </w:r>
      <w:r w:rsidRPr="00397707">
        <w:rPr>
          <w:b/>
          <w:bCs/>
          <w:sz w:val="20"/>
          <w:szCs w:val="20"/>
        </w:rPr>
        <w:t>Aşağıdaki sorularda doğru seçeneği bularak işaretleyiniz.(Her doğru cevap 2  puan değerindedir=10 )</w:t>
      </w:r>
    </w:p>
    <w:p w:rsidR="00A902D9" w:rsidRPr="009C605C" w:rsidRDefault="00A902D9" w:rsidP="009C605C">
      <w:pPr>
        <w:rPr>
          <w:b/>
          <w:bCs/>
          <w:sz w:val="20"/>
          <w:szCs w:val="20"/>
        </w:rPr>
      </w:pPr>
      <w:r w:rsidRPr="009C605C">
        <w:rPr>
          <w:sz w:val="20"/>
          <w:szCs w:val="20"/>
        </w:rPr>
        <w:t>1)</w:t>
      </w:r>
      <w:r w:rsidRPr="009C605C">
        <w:rPr>
          <w:b/>
          <w:bCs/>
          <w:sz w:val="20"/>
          <w:szCs w:val="20"/>
        </w:rPr>
        <w:t>Zorlu bir egzersiz sonrası oluşan laktik asit, dinlenme sırasındaO2ʼnin kullanılmasıyla;</w:t>
      </w:r>
    </w:p>
    <w:p w:rsidR="00A902D9" w:rsidRPr="006F40BD" w:rsidRDefault="00A902D9" w:rsidP="009C605C">
      <w:pPr>
        <w:pStyle w:val="ListParagraph"/>
        <w:autoSpaceDE w:val="0"/>
        <w:autoSpaceDN w:val="0"/>
        <w:adjustRightInd w:val="0"/>
        <w:rPr>
          <w:sz w:val="22"/>
          <w:szCs w:val="22"/>
        </w:rPr>
      </w:pPr>
      <w:r w:rsidRPr="006F40BD">
        <w:rPr>
          <w:sz w:val="22"/>
          <w:szCs w:val="22"/>
        </w:rPr>
        <w:t>I. CO2    II. H2O   III. Glikojen</w:t>
      </w:r>
    </w:p>
    <w:p w:rsidR="00A902D9" w:rsidRPr="001D7291" w:rsidRDefault="00A902D9" w:rsidP="001D7291">
      <w:pPr>
        <w:autoSpaceDE w:val="0"/>
        <w:autoSpaceDN w:val="0"/>
        <w:adjustRightInd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</w:t>
      </w:r>
      <w:r w:rsidRPr="001D7291">
        <w:rPr>
          <w:b/>
          <w:bCs/>
          <w:sz w:val="20"/>
          <w:szCs w:val="20"/>
        </w:rPr>
        <w:t>moleküllerinden hangilerinin oluşumunu sağlar?</w:t>
      </w:r>
    </w:p>
    <w:p w:rsidR="00A902D9" w:rsidRDefault="00A902D9" w:rsidP="009C605C">
      <w:pPr>
        <w:pStyle w:val="ListParagraph"/>
        <w:autoSpaceDE w:val="0"/>
        <w:autoSpaceDN w:val="0"/>
        <w:adjustRightInd w:val="0"/>
        <w:rPr>
          <w:sz w:val="20"/>
          <w:szCs w:val="20"/>
        </w:rPr>
      </w:pPr>
      <w:r w:rsidRPr="009C605C">
        <w:rPr>
          <w:sz w:val="20"/>
          <w:szCs w:val="20"/>
        </w:rPr>
        <w:t>A) Yalnız I        B) Yalnız II       C) I ve II                D) II ve III             E) I, II ve II</w:t>
      </w:r>
    </w:p>
    <w:p w:rsidR="00A902D9" w:rsidRDefault="00A902D9" w:rsidP="00760F4A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sz w:val="20"/>
          <w:szCs w:val="20"/>
        </w:rPr>
        <w:t>2)</w:t>
      </w:r>
      <w:r w:rsidRPr="00760F4A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Pr="000816FE">
        <w:rPr>
          <w:b/>
          <w:bCs/>
          <w:color w:val="000000"/>
        </w:rPr>
        <w:t>I-Uyartının şiddeti  II- Uyartının süresi  III-Uyartının frekansı</w:t>
      </w:r>
    </w:p>
    <w:p w:rsidR="00A902D9" w:rsidRDefault="00A902D9" w:rsidP="00760F4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Yukarıda verilenlerden hangilerindeki artış impuls sayısının artışına neden olur ?</w:t>
      </w:r>
    </w:p>
    <w:p w:rsidR="00A902D9" w:rsidRDefault="00A902D9" w:rsidP="00760F4A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A)Yalnız I    B)Yalnız II    C)Yalnız III     D)I ve II     E) I ,II ve III</w:t>
      </w:r>
    </w:p>
    <w:p w:rsidR="00A902D9" w:rsidRPr="00BE22F9" w:rsidRDefault="00A902D9" w:rsidP="00AC2AC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color w:val="000000"/>
        </w:rPr>
        <w:t xml:space="preserve">3)   </w:t>
      </w:r>
      <w:r w:rsidRPr="00BE22F9"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Sağlıklı bir insanda,</w:t>
      </w:r>
    </w:p>
    <w:p w:rsidR="00A902D9" w:rsidRPr="00BE22F9" w:rsidRDefault="00A902D9" w:rsidP="00AC2AC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      I. Karanlık ortama girme</w:t>
      </w:r>
    </w:p>
    <w:p w:rsidR="00A902D9" w:rsidRPr="00BE22F9" w:rsidRDefault="00A902D9" w:rsidP="00AC2AC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      II. Yakın cisimlere bakma</w:t>
      </w:r>
    </w:p>
    <w:p w:rsidR="00A902D9" w:rsidRPr="00BE22F9" w:rsidRDefault="00A902D9" w:rsidP="00AC2AC0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       III. Kanda adrenalin artışı</w:t>
      </w:r>
    </w:p>
    <w:p w:rsidR="00A902D9" w:rsidRPr="00BE22F9" w:rsidRDefault="00A902D9" w:rsidP="00AC2AC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 w:rsidRPr="00BE22F9"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durumlarından hangileri gözbebeğinin büyümesineneden olur?</w:t>
      </w:r>
    </w:p>
    <w:p w:rsidR="00A902D9" w:rsidRDefault="00A902D9" w:rsidP="00C2640C">
      <w:pPr>
        <w:tabs>
          <w:tab w:val="left" w:pos="6240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eastAsia="en-US"/>
        </w:rPr>
      </w:pPr>
      <w:r w:rsidRPr="00BE22F9">
        <w:rPr>
          <w:rFonts w:ascii="Helvetica" w:hAnsi="Helvetica" w:cs="Helvetica"/>
          <w:color w:val="000000"/>
          <w:sz w:val="20"/>
          <w:szCs w:val="20"/>
          <w:lang w:eastAsia="en-US"/>
        </w:rPr>
        <w:t>A) Yalnız I       B) Yalnız II      C) Yalnız III     D) I ve II      E) I ve III</w:t>
      </w:r>
      <w:r>
        <w:rPr>
          <w:rFonts w:ascii="Helvetica" w:hAnsi="Helvetica" w:cs="Helvetica"/>
          <w:color w:val="000000"/>
          <w:sz w:val="20"/>
          <w:szCs w:val="20"/>
          <w:lang w:eastAsia="en-US"/>
        </w:rPr>
        <w:tab/>
      </w:r>
    </w:p>
    <w:p w:rsidR="00A902D9" w:rsidRDefault="00A902D9" w:rsidP="004D2716">
      <w:pPr>
        <w:tabs>
          <w:tab w:val="left" w:pos="6240"/>
        </w:tabs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>
        <w:rPr>
          <w:rFonts w:ascii="Helvetica" w:hAnsi="Helvetica" w:cs="Helvetica"/>
          <w:color w:val="000000"/>
          <w:sz w:val="20"/>
          <w:szCs w:val="20"/>
          <w:lang w:eastAsia="en-US"/>
        </w:rPr>
        <w:t xml:space="preserve">4)      </w:t>
      </w:r>
      <w:r>
        <w:rPr>
          <w:rFonts w:ascii="Helvetica" w:hAnsi="Helvetica" w:cs="Helvetica"/>
          <w:sz w:val="18"/>
          <w:szCs w:val="18"/>
          <w:lang w:eastAsia="en-US"/>
        </w:rPr>
        <w:t>I. Kalp atışının yavaşlaması</w:t>
      </w:r>
    </w:p>
    <w:p w:rsidR="00A902D9" w:rsidRDefault="00A902D9" w:rsidP="004D2716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>
        <w:rPr>
          <w:rFonts w:ascii="Helvetica" w:hAnsi="Helvetica" w:cs="Helvetica"/>
          <w:sz w:val="18"/>
          <w:szCs w:val="18"/>
          <w:lang w:eastAsia="en-US"/>
        </w:rPr>
        <w:t xml:space="preserve">         II. Hiddet ve heyecan belirtileri</w:t>
      </w:r>
    </w:p>
    <w:p w:rsidR="00A902D9" w:rsidRDefault="00A902D9" w:rsidP="004D2716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>
        <w:rPr>
          <w:rFonts w:ascii="Helvetica" w:hAnsi="Helvetica" w:cs="Helvetica"/>
          <w:sz w:val="18"/>
          <w:szCs w:val="18"/>
          <w:lang w:eastAsia="en-US"/>
        </w:rPr>
        <w:t xml:space="preserve">        III. Pankreas aktivitesinin artması</w:t>
      </w:r>
    </w:p>
    <w:p w:rsidR="00A902D9" w:rsidRDefault="00A902D9" w:rsidP="004D2716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>
        <w:rPr>
          <w:rFonts w:ascii="Helvetica" w:hAnsi="Helvetica" w:cs="Helvetica"/>
          <w:sz w:val="18"/>
          <w:szCs w:val="18"/>
          <w:lang w:eastAsia="en-US"/>
        </w:rPr>
        <w:t xml:space="preserve">        IV. Terlemenin artması</w:t>
      </w:r>
    </w:p>
    <w:p w:rsidR="00A902D9" w:rsidRDefault="00A902D9" w:rsidP="004D2716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  <w:lang w:eastAsia="en-US"/>
        </w:rPr>
      </w:pPr>
      <w:r>
        <w:rPr>
          <w:rFonts w:ascii="Helvetica" w:hAnsi="Helvetica" w:cs="Helvetica"/>
          <w:sz w:val="18"/>
          <w:szCs w:val="18"/>
          <w:lang w:eastAsia="en-US"/>
        </w:rPr>
        <w:t xml:space="preserve">        V. Kan basıncının artması</w:t>
      </w:r>
    </w:p>
    <w:p w:rsidR="00A902D9" w:rsidRDefault="00A902D9" w:rsidP="004D271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sz w:val="18"/>
          <w:szCs w:val="18"/>
          <w:lang w:eastAsia="en-US"/>
        </w:rPr>
      </w:pPr>
      <w:r>
        <w:rPr>
          <w:rFonts w:ascii="Helvetica-Bold" w:hAnsi="Helvetica-Bold" w:cs="Helvetica-Bold"/>
          <w:b/>
          <w:bCs/>
          <w:sz w:val="18"/>
          <w:szCs w:val="18"/>
          <w:lang w:eastAsia="en-US"/>
        </w:rPr>
        <w:t>Yukarıda verilenlerden hangileri, sempatik sinir sisteminin  çalışması sonucu görülür?</w:t>
      </w:r>
    </w:p>
    <w:p w:rsidR="00A902D9" w:rsidRPr="00F9716A" w:rsidRDefault="00A902D9" w:rsidP="004D2716">
      <w:pPr>
        <w:autoSpaceDE w:val="0"/>
        <w:autoSpaceDN w:val="0"/>
        <w:adjustRightInd w:val="0"/>
        <w:rPr>
          <w:sz w:val="20"/>
          <w:szCs w:val="20"/>
        </w:rPr>
      </w:pPr>
      <w:r>
        <w:rPr>
          <w:rFonts w:ascii="Helvetica" w:hAnsi="Helvetica" w:cs="Helvetica"/>
          <w:sz w:val="18"/>
          <w:szCs w:val="18"/>
          <w:lang w:eastAsia="en-US"/>
        </w:rPr>
        <w:t>A) I ve II    B) I, II ve III    C) III ve V    D) Yalnız I     E) II, IV ve V</w:t>
      </w:r>
    </w:p>
    <w:p w:rsidR="00A902D9" w:rsidRDefault="00A902D9" w:rsidP="00061C3E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sz w:val="20"/>
          <w:szCs w:val="20"/>
        </w:rPr>
        <w:t>5)</w:t>
      </w:r>
      <w:r w:rsidRPr="00061C3E">
        <w:rPr>
          <w:b/>
          <w:bCs/>
          <w:color w:val="000000"/>
          <w:sz w:val="20"/>
          <w:szCs w:val="20"/>
        </w:rPr>
        <w:t xml:space="preserve"> </w:t>
      </w:r>
      <w:r w:rsidRPr="00EB50A9">
        <w:rPr>
          <w:b/>
          <w:bCs/>
          <w:color w:val="000000"/>
          <w:sz w:val="20"/>
          <w:szCs w:val="20"/>
        </w:rPr>
        <w:t xml:space="preserve">I-Bisiklet kullanılması </w:t>
      </w:r>
    </w:p>
    <w:p w:rsidR="00A902D9" w:rsidRDefault="00A902D9" w:rsidP="00061C3E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</w:t>
      </w:r>
      <w:r w:rsidRPr="00EB50A9">
        <w:rPr>
          <w:b/>
          <w:bCs/>
          <w:color w:val="000000"/>
          <w:sz w:val="20"/>
          <w:szCs w:val="20"/>
        </w:rPr>
        <w:t xml:space="preserve"> II- Müzikle bilinen bir dansın yapılması</w:t>
      </w:r>
    </w:p>
    <w:p w:rsidR="00A902D9" w:rsidRDefault="00A902D9" w:rsidP="00061C3E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</w:t>
      </w:r>
      <w:r w:rsidRPr="00EB50A9">
        <w:rPr>
          <w:b/>
          <w:bCs/>
          <w:color w:val="000000"/>
          <w:sz w:val="20"/>
          <w:szCs w:val="20"/>
        </w:rPr>
        <w:t xml:space="preserve"> III-Diz kapağının altına vurulunca ayağın ileri fırlaması </w:t>
      </w:r>
    </w:p>
    <w:p w:rsidR="00A902D9" w:rsidRDefault="00A902D9" w:rsidP="00061C3E">
      <w:pPr>
        <w:autoSpaceDE w:val="0"/>
        <w:autoSpaceDN w:val="0"/>
        <w:adjustRightInd w:val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   </w:t>
      </w:r>
      <w:r w:rsidRPr="00EB50A9">
        <w:rPr>
          <w:b/>
          <w:bCs/>
          <w:color w:val="000000"/>
          <w:sz w:val="20"/>
          <w:szCs w:val="20"/>
        </w:rPr>
        <w:t xml:space="preserve"> IV- Ateşe dokunan elin hızla çekilmesi</w:t>
      </w:r>
    </w:p>
    <w:p w:rsidR="00A902D9" w:rsidRDefault="00A902D9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6F019F">
        <w:rPr>
          <w:color w:val="000000"/>
          <w:sz w:val="20"/>
          <w:szCs w:val="20"/>
        </w:rPr>
        <w:t>Yuka</w:t>
      </w:r>
      <w:r>
        <w:rPr>
          <w:color w:val="000000"/>
          <w:sz w:val="20"/>
          <w:szCs w:val="20"/>
        </w:rPr>
        <w:t>rıda belirtilen işlevlerden hangilei önce beyin daha sonra omiriliğin kontrolünde gerçekleşir ?</w:t>
      </w:r>
    </w:p>
    <w:p w:rsidR="00A902D9" w:rsidRDefault="00A902D9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A)Yalnız I       B)Yalnız II     C) I ve II    D) III ve IV   E) I,II ,III ve IV</w:t>
      </w:r>
    </w:p>
    <w:p w:rsidR="00A902D9" w:rsidRDefault="00A902D9" w:rsidP="00061C3E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A902D9" w:rsidRPr="00061C3E" w:rsidRDefault="00A902D9" w:rsidP="00061C3E">
      <w:pPr>
        <w:rPr>
          <w:sz w:val="20"/>
          <w:szCs w:val="20"/>
        </w:rPr>
      </w:pPr>
    </w:p>
    <w:p w:rsidR="00A902D9" w:rsidRPr="00CD62AB" w:rsidRDefault="00A902D9" w:rsidP="00CD62AB">
      <w:pPr>
        <w:autoSpaceDE w:val="0"/>
        <w:autoSpaceDN w:val="0"/>
        <w:adjustRightInd w:val="0"/>
        <w:ind w:left="720"/>
        <w:rPr>
          <w:rFonts w:ascii="Helvetica" w:hAnsi="Helvetica" w:cs="Helvetica"/>
          <w:sz w:val="18"/>
          <w:szCs w:val="18"/>
          <w:lang w:eastAsia="en-US"/>
        </w:rPr>
      </w:pPr>
    </w:p>
    <w:p w:rsidR="00A902D9" w:rsidRDefault="00A902D9" w:rsidP="001963EC">
      <w:pPr>
        <w:rPr>
          <w:b/>
          <w:bCs/>
          <w:sz w:val="22"/>
          <w:szCs w:val="22"/>
        </w:rPr>
      </w:pPr>
      <w:r w:rsidRPr="00546885">
        <w:rPr>
          <w:b/>
          <w:bCs/>
          <w:sz w:val="22"/>
          <w:szCs w:val="22"/>
        </w:rPr>
        <w:t xml:space="preserve">D- Aşağıdaki soruları cevaplandırınız.(her </w:t>
      </w:r>
      <w:r>
        <w:rPr>
          <w:b/>
          <w:bCs/>
          <w:sz w:val="22"/>
          <w:szCs w:val="22"/>
        </w:rPr>
        <w:t xml:space="preserve">doğru cevap </w:t>
      </w:r>
      <w:r w:rsidRPr="00546885">
        <w:rPr>
          <w:b/>
          <w:bCs/>
          <w:sz w:val="22"/>
          <w:szCs w:val="22"/>
        </w:rPr>
        <w:t xml:space="preserve">10 puan </w:t>
      </w:r>
      <w:r>
        <w:rPr>
          <w:b/>
          <w:bCs/>
          <w:sz w:val="22"/>
          <w:szCs w:val="22"/>
        </w:rPr>
        <w:t>değerindedir=5</w:t>
      </w:r>
      <w:r w:rsidRPr="00546885">
        <w:rPr>
          <w:b/>
          <w:bCs/>
          <w:sz w:val="22"/>
          <w:szCs w:val="22"/>
        </w:rPr>
        <w:t>0 puan)</w:t>
      </w:r>
    </w:p>
    <w:p w:rsidR="00A902D9" w:rsidRPr="00546885" w:rsidRDefault="00A902D9" w:rsidP="001963EC">
      <w:pPr>
        <w:numPr>
          <w:ilvl w:val="0"/>
          <w:numId w:val="5"/>
        </w:numPr>
        <w:spacing w:after="200" w:line="276" w:lineRule="auto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 xml:space="preserve">Aşağıda çizgili kastaki aktin-miyozin proteinlerinin durumu verilmiştir. </w:t>
      </w:r>
    </w:p>
    <w:p w:rsidR="00A902D9" w:rsidRPr="00546885" w:rsidRDefault="00A902D9" w:rsidP="001963EC">
      <w:pPr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 xml:space="preserve">               I Bandı                    H Bandı</w:t>
      </w:r>
    </w:p>
    <w:p w:rsidR="00A902D9" w:rsidRPr="00546885" w:rsidRDefault="00A902D9" w:rsidP="001963EC">
      <w:pPr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1.4pt;margin-top:11.95pt;width:61.5pt;height:23.25pt;z-index:251658240">
            <v:textbox style="mso-next-textbox:#_x0000_s1026">
              <w:txbxContent>
                <w:p w:rsidR="00A902D9" w:rsidRDefault="00A902D9" w:rsidP="001963EC">
                  <w:r>
                    <w:t>Miyozinnn</w:t>
                  </w:r>
                </w:p>
                <w:p w:rsidR="00A902D9" w:rsidRDefault="00A902D9" w:rsidP="001963EC"/>
                <w:p w:rsidR="00A902D9" w:rsidRDefault="00A902D9" w:rsidP="001963EC"/>
              </w:txbxContent>
            </v:textbox>
          </v:shape>
        </w:pict>
      </w: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left:0;text-align:left;margin-left:85.25pt;margin-top:-11.9pt;width:10.9pt;height:44.3pt;rotation:-29497299fd;flip:y;z-index:251659264"/>
        </w:pict>
      </w:r>
      <w:r>
        <w:rPr>
          <w:noProof/>
        </w:rPr>
        <w:pict>
          <v:shape id="_x0000_s1028" type="#_x0000_t87" style="position:absolute;left:0;text-align:left;margin-left:167.6pt;margin-top:-19.9pt;width:11pt;height:60.5pt;rotation:5748977fd;z-index:251660288"/>
        </w:pict>
      </w:r>
    </w:p>
    <w:p w:rsidR="00A902D9" w:rsidRPr="00546885" w:rsidRDefault="00A902D9" w:rsidP="001963EC">
      <w:pPr>
        <w:tabs>
          <w:tab w:val="left" w:pos="7110"/>
        </w:tabs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>
        <w:rPr>
          <w:noProof/>
        </w:rPr>
        <w:pict>
          <v:shape id="_x0000_s1029" type="#_x0000_t202" style="position:absolute;left:0;text-align:left;margin-left:351.4pt;margin-top:23.65pt;width:61.5pt;height:17.85pt;z-index:251661312">
            <v:textbox style="mso-next-textbox:#_x0000_s1029">
              <w:txbxContent>
                <w:p w:rsidR="00A902D9" w:rsidRDefault="00A902D9" w:rsidP="001963EC">
                  <w:r>
                    <w:t>Aktin</w:t>
                  </w:r>
                </w:p>
                <w:p w:rsidR="00A902D9" w:rsidRDefault="00A902D9" w:rsidP="001963EC"/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304.9pt;margin-top:31pt;width:40.5pt;height:0;z-index:251662336" o:connectortype="elbow" adj="-200400,-1,-200400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304.9pt;margin-top:5.5pt;width:40.5pt;height:0;z-index:251663360" o:connectortype="elbow" adj="-200400,-1,-200400">
            <v:stroke endarrow="block"/>
          </v:shape>
        </w:pict>
      </w:r>
      <w:r>
        <w:rPr>
          <w:noProof/>
        </w:rPr>
        <w:pict>
          <v:shape id="_x0000_s1032" type="#_x0000_t87" style="position:absolute;left:0;text-align:left;margin-left:170.25pt;margin-top:43.5pt;width:10.35pt;height:125.2pt;rotation:5860962fd;flip:y;z-index:251664384"/>
        </w:pict>
      </w:r>
      <w:r>
        <w:rPr>
          <w:noProof/>
        </w:rPr>
      </w:r>
      <w:r w:rsidRPr="00863197">
        <w:rPr>
          <w:rFonts w:ascii="Calibri" w:hAnsi="Calibri" w:cs="Calibri"/>
          <w:sz w:val="22"/>
          <w:szCs w:val="22"/>
          <w:lang w:eastAsia="en-US"/>
        </w:rPr>
        <w:pict>
          <v:group id="_x0000_s1033" editas="canvas" style="width:282pt;height:99.75pt;mso-position-horizontal-relative:char;mso-position-vertical-relative:line" coordsize="5640,199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5640;height:1995" o:preferrelative="f">
              <v:fill o:detectmouseclick="t"/>
              <v:path o:extrusionok="t" o:connecttype="none"/>
              <o:lock v:ext="edit" text="t"/>
            </v:shape>
            <v:shape id="_x0000_s1035" type="#_x0000_t75" style="position:absolute;width:5645;height:2003">
              <v:imagedata r:id="rId5" o:title=""/>
            </v:shape>
            <w10:anchorlock/>
          </v:group>
        </w:pict>
      </w:r>
      <w:r w:rsidRPr="00546885">
        <w:rPr>
          <w:rFonts w:ascii="Calibri" w:hAnsi="Calibri" w:cs="Calibri"/>
          <w:sz w:val="22"/>
          <w:szCs w:val="22"/>
          <w:lang w:eastAsia="en-US"/>
        </w:rPr>
        <w:tab/>
      </w:r>
    </w:p>
    <w:p w:rsidR="00A902D9" w:rsidRPr="00546885" w:rsidRDefault="00A902D9" w:rsidP="001963EC">
      <w:pPr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 xml:space="preserve">                    Z                                                                   Z</w:t>
      </w:r>
    </w:p>
    <w:p w:rsidR="00A902D9" w:rsidRPr="00546885" w:rsidRDefault="00A902D9" w:rsidP="001963EC">
      <w:pPr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ab/>
      </w:r>
      <w:r w:rsidRPr="00546885">
        <w:rPr>
          <w:rFonts w:ascii="Calibri" w:hAnsi="Calibri" w:cs="Calibri"/>
          <w:sz w:val="22"/>
          <w:szCs w:val="22"/>
          <w:lang w:eastAsia="en-US"/>
        </w:rPr>
        <w:tab/>
      </w:r>
      <w:r w:rsidRPr="00546885">
        <w:rPr>
          <w:rFonts w:ascii="Calibri" w:hAnsi="Calibri" w:cs="Calibri"/>
          <w:sz w:val="22"/>
          <w:szCs w:val="22"/>
          <w:lang w:eastAsia="en-US"/>
        </w:rPr>
        <w:tab/>
        <w:t xml:space="preserve">       A Bandı</w:t>
      </w:r>
    </w:p>
    <w:p w:rsidR="00A902D9" w:rsidRPr="00546885" w:rsidRDefault="00A902D9" w:rsidP="001963EC">
      <w:pPr>
        <w:spacing w:after="200" w:line="276" w:lineRule="auto"/>
        <w:ind w:left="720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>Kasın kasılması sürecinde;</w:t>
      </w:r>
    </w:p>
    <w:p w:rsidR="00A902D9" w:rsidRPr="00546885" w:rsidRDefault="00A902D9" w:rsidP="001963EC">
      <w:pPr>
        <w:spacing w:after="200" w:line="276" w:lineRule="auto"/>
        <w:rPr>
          <w:rFonts w:ascii="Calibri" w:hAnsi="Calibri" w:cs="Calibri"/>
          <w:lang w:eastAsia="en-US"/>
        </w:rPr>
      </w:pPr>
      <w:r w:rsidRPr="00E77947">
        <w:rPr>
          <w:rFonts w:ascii="Calibri" w:hAnsi="Calibri" w:cs="Calibri"/>
          <w:lang w:eastAsia="en-US"/>
        </w:rPr>
        <w:t>I-</w:t>
      </w:r>
      <w:r w:rsidRPr="00546885">
        <w:rPr>
          <w:rFonts w:ascii="Calibri" w:hAnsi="Calibri" w:cs="Calibri"/>
          <w:lang w:eastAsia="en-US"/>
        </w:rPr>
        <w:t>A bandının boyu</w:t>
      </w:r>
      <w:r w:rsidRPr="00E77947">
        <w:rPr>
          <w:rFonts w:ascii="Calibri" w:hAnsi="Calibri" w:cs="Calibri"/>
          <w:lang w:eastAsia="en-US"/>
        </w:rPr>
        <w:t xml:space="preserve"> </w:t>
      </w:r>
      <w:r>
        <w:rPr>
          <w:rFonts w:ascii="Calibri" w:hAnsi="Calibri" w:cs="Calibri"/>
          <w:lang w:eastAsia="en-US"/>
        </w:rPr>
        <w:t xml:space="preserve"> </w:t>
      </w:r>
      <w:r w:rsidRPr="00E77947">
        <w:rPr>
          <w:rFonts w:ascii="Calibri" w:hAnsi="Calibri" w:cs="Calibri"/>
          <w:lang w:eastAsia="en-US"/>
        </w:rPr>
        <w:t xml:space="preserve"> </w:t>
      </w:r>
      <w:r w:rsidRPr="00E77947">
        <w:rPr>
          <w:rFonts w:ascii="Calibri" w:hAnsi="Calibri" w:cs="Calibri"/>
          <w:b/>
          <w:bCs/>
          <w:lang w:eastAsia="en-US"/>
        </w:rPr>
        <w:t xml:space="preserve">II- </w:t>
      </w:r>
      <w:r w:rsidRPr="00546885">
        <w:rPr>
          <w:rFonts w:ascii="Calibri" w:hAnsi="Calibri" w:cs="Calibri"/>
          <w:lang w:eastAsia="en-US"/>
        </w:rPr>
        <w:t xml:space="preserve">Miyozin </w:t>
      </w:r>
      <w:r w:rsidRPr="00E77947">
        <w:rPr>
          <w:rFonts w:ascii="Calibri" w:hAnsi="Calibri" w:cs="Calibri"/>
          <w:lang w:eastAsia="en-US"/>
        </w:rPr>
        <w:t xml:space="preserve"> </w:t>
      </w:r>
      <w:r w:rsidRPr="00E77947">
        <w:rPr>
          <w:rFonts w:ascii="Calibri" w:hAnsi="Calibri" w:cs="Calibri"/>
          <w:b/>
          <w:bCs/>
          <w:lang w:eastAsia="en-US"/>
        </w:rPr>
        <w:t>III-</w:t>
      </w:r>
      <w:r w:rsidRPr="00E77947">
        <w:rPr>
          <w:rFonts w:ascii="Calibri" w:hAnsi="Calibri" w:cs="Calibri"/>
          <w:lang w:eastAsia="en-US"/>
        </w:rPr>
        <w:t xml:space="preserve">    </w:t>
      </w:r>
      <w:r w:rsidRPr="00546885">
        <w:rPr>
          <w:rFonts w:ascii="Calibri" w:hAnsi="Calibri" w:cs="Calibri"/>
          <w:lang w:eastAsia="en-US"/>
        </w:rPr>
        <w:t>I bandının boyu</w:t>
      </w:r>
      <w:r w:rsidRPr="00E77947">
        <w:rPr>
          <w:rFonts w:ascii="Calibri" w:hAnsi="Calibri" w:cs="Calibri"/>
          <w:lang w:eastAsia="en-US"/>
        </w:rPr>
        <w:t xml:space="preserve">     </w:t>
      </w:r>
      <w:r w:rsidRPr="00E77947">
        <w:rPr>
          <w:rFonts w:ascii="Calibri" w:hAnsi="Calibri" w:cs="Calibri"/>
          <w:b/>
          <w:bCs/>
          <w:lang w:eastAsia="en-US"/>
        </w:rPr>
        <w:t>IV-</w:t>
      </w:r>
      <w:r w:rsidRPr="00E77947">
        <w:rPr>
          <w:rFonts w:ascii="Calibri" w:hAnsi="Calibri" w:cs="Calibri"/>
          <w:lang w:eastAsia="en-US"/>
        </w:rPr>
        <w:t xml:space="preserve">    </w:t>
      </w:r>
      <w:r w:rsidRPr="00546885">
        <w:rPr>
          <w:rFonts w:ascii="Calibri" w:hAnsi="Calibri" w:cs="Calibri"/>
          <w:lang w:eastAsia="en-US"/>
        </w:rPr>
        <w:t xml:space="preserve">H bandının boyu </w:t>
      </w:r>
    </w:p>
    <w:p w:rsidR="00A902D9" w:rsidRDefault="00A902D9" w:rsidP="001963EC">
      <w:pPr>
        <w:spacing w:after="200" w:line="276" w:lineRule="auto"/>
        <w:ind w:left="1440"/>
        <w:rPr>
          <w:rFonts w:ascii="Calibri" w:hAnsi="Calibri" w:cs="Calibri"/>
          <w:sz w:val="22"/>
          <w:szCs w:val="22"/>
          <w:lang w:eastAsia="en-US"/>
        </w:rPr>
      </w:pPr>
      <w:r w:rsidRPr="00546885">
        <w:rPr>
          <w:rFonts w:ascii="Calibri" w:hAnsi="Calibri" w:cs="Calibri"/>
          <w:sz w:val="22"/>
          <w:szCs w:val="22"/>
          <w:lang w:eastAsia="en-US"/>
        </w:rPr>
        <w:t>Niceliklerinden hangilerinde</w:t>
      </w:r>
      <w:r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Pr="00546885">
        <w:rPr>
          <w:rFonts w:ascii="Calibri" w:hAnsi="Calibri" w:cs="Calibri"/>
          <w:sz w:val="22"/>
          <w:szCs w:val="22"/>
          <w:lang w:eastAsia="en-US"/>
        </w:rPr>
        <w:t xml:space="preserve"> değişme meydana gelir? (10p)</w:t>
      </w:r>
    </w:p>
    <w:p w:rsidR="00A902D9" w:rsidRPr="006428B2" w:rsidRDefault="00A902D9" w:rsidP="001963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200" w:line="276" w:lineRule="auto"/>
        <w:rPr>
          <w:b/>
          <w:bCs/>
          <w:u w:val="single"/>
        </w:rPr>
      </w:pPr>
      <w:r>
        <w:rPr>
          <w:rFonts w:ascii="Calibri" w:hAnsi="Calibri" w:cs="Calibri"/>
          <w:sz w:val="22"/>
          <w:szCs w:val="22"/>
          <w:lang w:eastAsia="en-US"/>
        </w:rPr>
        <w:t>2)</w:t>
      </w:r>
      <w:r>
        <w:t>Kasların kasılması sırasında artan ve azalan maddelerden dörder tane yazınız.(20p)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 xml:space="preserve">                 </w:t>
      </w:r>
      <w:r w:rsidRPr="006428B2">
        <w:rPr>
          <w:b/>
          <w:bCs/>
          <w:u w:val="single"/>
        </w:rPr>
        <w:t>Artan</w:t>
      </w:r>
      <w:r w:rsidRPr="006428B2">
        <w:rPr>
          <w:b/>
          <w:bCs/>
        </w:rPr>
        <w:tab/>
      </w:r>
      <w:r w:rsidRPr="006428B2">
        <w:rPr>
          <w:b/>
          <w:bCs/>
        </w:rPr>
        <w:tab/>
      </w:r>
      <w:r w:rsidRPr="006428B2">
        <w:rPr>
          <w:b/>
          <w:bCs/>
        </w:rPr>
        <w:tab/>
      </w:r>
      <w:r w:rsidRPr="006428B2">
        <w:rPr>
          <w:b/>
          <w:bCs/>
        </w:rPr>
        <w:tab/>
        <w:t xml:space="preserve">   </w:t>
      </w:r>
      <w:r w:rsidRPr="006428B2">
        <w:rPr>
          <w:b/>
          <w:bCs/>
          <w:u w:val="single"/>
        </w:rPr>
        <w:t>Azalan</w:t>
      </w:r>
      <w:r>
        <w:rPr>
          <w:b/>
          <w:bCs/>
          <w:u w:val="single"/>
        </w:rPr>
        <w:tab/>
      </w:r>
    </w:p>
    <w:p w:rsidR="00A902D9" w:rsidRDefault="00A902D9" w:rsidP="001963EC">
      <w:pPr>
        <w:ind w:left="709"/>
      </w:pPr>
      <w:r>
        <w:t xml:space="preserve">….…………………. </w:t>
      </w:r>
      <w:r>
        <w:tab/>
      </w:r>
      <w:r>
        <w:tab/>
        <w:t xml:space="preserve">         ………………………..</w:t>
      </w:r>
    </w:p>
    <w:p w:rsidR="00A902D9" w:rsidRDefault="00A902D9" w:rsidP="001963EC">
      <w:pPr>
        <w:ind w:left="709"/>
      </w:pPr>
      <w:r>
        <w:t xml:space="preserve">….…………………. </w:t>
      </w:r>
      <w:r>
        <w:tab/>
      </w:r>
      <w:r>
        <w:tab/>
        <w:t xml:space="preserve">         ………………………..</w:t>
      </w:r>
    </w:p>
    <w:p w:rsidR="00A902D9" w:rsidRDefault="00A902D9" w:rsidP="001963EC">
      <w:pPr>
        <w:ind w:left="709"/>
      </w:pPr>
      <w:r>
        <w:t xml:space="preserve">….…………………. </w:t>
      </w:r>
      <w:r>
        <w:tab/>
      </w:r>
      <w:r>
        <w:tab/>
        <w:t xml:space="preserve">         ………………………..</w:t>
      </w:r>
    </w:p>
    <w:p w:rsidR="00A902D9" w:rsidRDefault="00A902D9" w:rsidP="001963EC">
      <w:pPr>
        <w:spacing w:after="200" w:line="276" w:lineRule="auto"/>
      </w:pPr>
      <w:r>
        <w:t xml:space="preserve">            ….…………………. </w:t>
      </w:r>
      <w:r>
        <w:tab/>
      </w:r>
      <w:r>
        <w:tab/>
        <w:t xml:space="preserve">         ………………………..</w:t>
      </w:r>
    </w:p>
    <w:p w:rsidR="00A902D9" w:rsidRDefault="00A902D9" w:rsidP="001963EC">
      <w:pPr>
        <w:spacing w:after="200" w:line="276" w:lineRule="auto"/>
      </w:pPr>
      <w:r>
        <w:t>3)</w:t>
      </w:r>
      <w:r w:rsidRPr="0007617D">
        <w:t xml:space="preserve"> </w:t>
      </w:r>
      <w:r>
        <w:t>Aşağıda verilen canlılarda görülen sinir sistemlerini yazınız.(10p)</w:t>
      </w:r>
    </w:p>
    <w:p w:rsidR="00A902D9" w:rsidRDefault="00A902D9" w:rsidP="001963EC">
      <w:pPr>
        <w:spacing w:after="200" w:line="276" w:lineRule="auto"/>
        <w:rPr>
          <w:b/>
          <w:bCs/>
          <w:sz w:val="20"/>
          <w:szCs w:val="20"/>
          <w:u w:val="single"/>
          <w:vertAlign w:val="superscript"/>
        </w:rPr>
      </w:pPr>
      <w:r w:rsidRPr="00050DE3">
        <w:rPr>
          <w:b/>
          <w:bCs/>
          <w:sz w:val="20"/>
          <w:szCs w:val="20"/>
          <w:u w:val="single"/>
          <w:vertAlign w:val="superscript"/>
        </w:rPr>
        <w:t xml:space="preserve">SÜNGER </w:t>
      </w:r>
      <w:r w:rsidRPr="00050DE3">
        <w:rPr>
          <w:b/>
          <w:bCs/>
          <w:sz w:val="20"/>
          <w:szCs w:val="20"/>
          <w:u w:val="single"/>
          <w:vertAlign w:val="superscript"/>
        </w:rPr>
        <w:tab/>
        <w:t>:</w:t>
      </w:r>
      <w:r>
        <w:rPr>
          <w:b/>
          <w:bCs/>
          <w:sz w:val="20"/>
          <w:szCs w:val="20"/>
          <w:u w:val="single"/>
          <w:vertAlign w:val="superscript"/>
        </w:rPr>
        <w:t xml:space="preserve">                                     HİDRA</w:t>
      </w:r>
      <w:r>
        <w:rPr>
          <w:b/>
          <w:bCs/>
          <w:sz w:val="20"/>
          <w:szCs w:val="20"/>
          <w:u w:val="single"/>
          <w:vertAlign w:val="superscript"/>
        </w:rPr>
        <w:tab/>
        <w:t xml:space="preserve">       </w:t>
      </w:r>
      <w:r w:rsidRPr="00050DE3">
        <w:rPr>
          <w:b/>
          <w:bCs/>
          <w:sz w:val="20"/>
          <w:szCs w:val="20"/>
          <w:u w:val="single"/>
          <w:vertAlign w:val="superscript"/>
        </w:rPr>
        <w:t>:SOLUCANLAR</w:t>
      </w:r>
      <w:r w:rsidRPr="00050DE3">
        <w:rPr>
          <w:b/>
          <w:bCs/>
          <w:sz w:val="20"/>
          <w:szCs w:val="20"/>
          <w:u w:val="single"/>
          <w:vertAlign w:val="superscript"/>
        </w:rPr>
        <w:tab/>
      </w:r>
      <w:r>
        <w:rPr>
          <w:b/>
          <w:bCs/>
          <w:sz w:val="20"/>
          <w:szCs w:val="20"/>
          <w:u w:val="single"/>
          <w:vertAlign w:val="superscript"/>
        </w:rPr>
        <w:t xml:space="preserve">            </w:t>
      </w:r>
      <w:r w:rsidRPr="00050DE3">
        <w:rPr>
          <w:b/>
          <w:bCs/>
          <w:sz w:val="20"/>
          <w:szCs w:val="20"/>
          <w:u w:val="single"/>
          <w:vertAlign w:val="superscript"/>
        </w:rPr>
        <w:t>:EKLEM BACAKLILAR</w:t>
      </w:r>
      <w:r w:rsidRPr="00050DE3">
        <w:rPr>
          <w:b/>
          <w:bCs/>
          <w:sz w:val="20"/>
          <w:szCs w:val="20"/>
          <w:u w:val="single"/>
          <w:vertAlign w:val="superscript"/>
        </w:rPr>
        <w:tab/>
        <w:t>:</w:t>
      </w:r>
      <w:r>
        <w:rPr>
          <w:b/>
          <w:bCs/>
          <w:sz w:val="20"/>
          <w:szCs w:val="20"/>
          <w:u w:val="single"/>
          <w:vertAlign w:val="superscript"/>
        </w:rPr>
        <w:t xml:space="preserve">                              </w:t>
      </w:r>
      <w:r w:rsidRPr="00050DE3">
        <w:rPr>
          <w:b/>
          <w:bCs/>
          <w:sz w:val="20"/>
          <w:szCs w:val="20"/>
          <w:u w:val="single"/>
          <w:vertAlign w:val="superscript"/>
        </w:rPr>
        <w:t>OMURGALILAR</w:t>
      </w:r>
      <w:r w:rsidRPr="00050DE3">
        <w:rPr>
          <w:b/>
          <w:bCs/>
          <w:sz w:val="20"/>
          <w:szCs w:val="20"/>
          <w:u w:val="single"/>
          <w:vertAlign w:val="superscript"/>
        </w:rPr>
        <w:tab/>
      </w:r>
    </w:p>
    <w:p w:rsidR="00A902D9" w:rsidRDefault="00A902D9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  <w:r w:rsidRPr="004C4CB1">
        <w:rPr>
          <w:sz w:val="32"/>
          <w:szCs w:val="32"/>
          <w:vertAlign w:val="superscript"/>
        </w:rPr>
        <w:t>4)</w:t>
      </w:r>
      <w:r>
        <w:rPr>
          <w:sz w:val="20"/>
          <w:szCs w:val="20"/>
          <w:vertAlign w:val="superscript"/>
        </w:rPr>
        <w:t xml:space="preserve"> </w:t>
      </w:r>
      <w:r w:rsidRPr="00050DE3">
        <w:rPr>
          <w:sz w:val="20"/>
          <w:szCs w:val="20"/>
          <w:vertAlign w:val="superscript"/>
        </w:rPr>
        <w:t xml:space="preserve"> </w:t>
      </w:r>
      <w:r w:rsidRPr="00050DE3">
        <w:rPr>
          <w:rFonts w:ascii="Arial" w:hAnsi="Arial" w:cs="Arial"/>
          <w:noProof/>
          <w:color w:val="000000"/>
        </w:rPr>
        <w:t>BOS’ un ( Beyin Omurilik Sıvısı)</w:t>
      </w:r>
      <w:r>
        <w:rPr>
          <w:rFonts w:ascii="Arial" w:hAnsi="Arial" w:cs="Arial"/>
          <w:noProof/>
          <w:color w:val="000000"/>
        </w:rPr>
        <w:t xml:space="preserve"> görevlerini yazınız.(10</w:t>
      </w:r>
      <w:r w:rsidRPr="00050DE3">
        <w:rPr>
          <w:rFonts w:ascii="Arial" w:hAnsi="Arial" w:cs="Arial"/>
          <w:noProof/>
          <w:color w:val="000000"/>
        </w:rPr>
        <w:t>p)</w:t>
      </w:r>
    </w:p>
    <w:p w:rsidR="00A902D9" w:rsidRDefault="00A902D9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</w:p>
    <w:p w:rsidR="00A902D9" w:rsidRDefault="00A902D9" w:rsidP="001963EC">
      <w:pPr>
        <w:spacing w:after="200" w:line="276" w:lineRule="auto"/>
        <w:rPr>
          <w:rFonts w:ascii="Arial" w:hAnsi="Arial" w:cs="Arial"/>
          <w:noProof/>
          <w:color w:val="000000"/>
        </w:rPr>
      </w:pPr>
    </w:p>
    <w:p w:rsidR="00A902D9" w:rsidRDefault="00A902D9" w:rsidP="001963EC">
      <w:pPr>
        <w:spacing w:after="200" w:line="276" w:lineRule="auto"/>
      </w:pPr>
      <w:r w:rsidRPr="00050DE3">
        <w:rPr>
          <w:rFonts w:ascii="Arial" w:hAnsi="Arial" w:cs="Arial"/>
          <w:noProof/>
          <w:color w:val="000000"/>
        </w:rPr>
        <w:t>5)</w:t>
      </w:r>
      <w:r w:rsidRPr="00050DE3">
        <w:t xml:space="preserve"> </w:t>
      </w:r>
      <w:r>
        <w:t>Göz kusurlarının isimlerini (4tanesini) yazarak bir tanesini kısaca açıklayınız.(10p)</w:t>
      </w:r>
    </w:p>
    <w:p w:rsidR="00A902D9" w:rsidRDefault="00A902D9" w:rsidP="001963EC">
      <w:pPr>
        <w:spacing w:after="200" w:line="276" w:lineRule="auto"/>
      </w:pPr>
    </w:p>
    <w:p w:rsidR="00A902D9" w:rsidRPr="00314D95" w:rsidRDefault="00A902D9" w:rsidP="00314D95"/>
    <w:p w:rsidR="00A902D9" w:rsidRDefault="00A902D9" w:rsidP="00511FE4">
      <w:pPr>
        <w:spacing w:after="200" w:line="276" w:lineRule="auto"/>
      </w:pPr>
      <w:r w:rsidRPr="008B3B1F">
        <w:rPr>
          <w:sz w:val="20"/>
          <w:szCs w:val="20"/>
        </w:rPr>
        <w:t>6)</w:t>
      </w:r>
      <w:r w:rsidRPr="008B3B1F">
        <w:t xml:space="preserve"> </w:t>
      </w:r>
      <w:r>
        <w:t xml:space="preserve">Sinir sisteminde </w:t>
      </w:r>
      <w:r w:rsidRPr="008B3B1F">
        <w:rPr>
          <w:b/>
          <w:bCs/>
          <w:i/>
          <w:iCs/>
          <w:u w:val="single"/>
        </w:rPr>
        <w:t>ya hep ya hiç prensibini</w:t>
      </w:r>
      <w:r>
        <w:t xml:space="preserve"> açıklayınız.(10p)</w:t>
      </w:r>
    </w:p>
    <w:p w:rsidR="00A902D9" w:rsidRPr="00314D95" w:rsidRDefault="00A902D9" w:rsidP="00314D95"/>
    <w:p w:rsidR="00A902D9" w:rsidRPr="00314D95" w:rsidRDefault="00A902D9" w:rsidP="00314D95"/>
    <w:p w:rsidR="00A902D9" w:rsidRPr="00314D95" w:rsidRDefault="00A902D9" w:rsidP="00314D95">
      <w:r>
        <w:t>(3. veya  6. Sorulardan sadece birini yapınız…)</w:t>
      </w:r>
    </w:p>
    <w:p w:rsidR="00A902D9" w:rsidRPr="00314D95" w:rsidRDefault="00A902D9" w:rsidP="00314D95"/>
    <w:p w:rsidR="00A902D9" w:rsidRDefault="00A902D9" w:rsidP="00314D95">
      <w:pPr>
        <w:rPr>
          <w:sz w:val="20"/>
          <w:szCs w:val="20"/>
          <w:lang w:eastAsia="en-US"/>
        </w:rPr>
      </w:pPr>
      <w:r w:rsidRPr="00314D95">
        <w:rPr>
          <w:b/>
          <w:bCs/>
          <w:i/>
          <w:iCs/>
          <w:sz w:val="22"/>
          <w:szCs w:val="22"/>
        </w:rPr>
        <w:t xml:space="preserve"> “Biyoloji zümresi olarak sınava katılan tüm öğrencilerimize başarılar dileriz …..”</w:t>
      </w:r>
    </w:p>
    <w:p w:rsidR="00A902D9" w:rsidRPr="00314D95" w:rsidRDefault="00A902D9" w:rsidP="00314D95">
      <w:pPr>
        <w:rPr>
          <w:sz w:val="20"/>
          <w:szCs w:val="20"/>
          <w:lang w:eastAsia="en-US"/>
        </w:rPr>
      </w:pPr>
      <w:r w:rsidRPr="00314D95">
        <w:rPr>
          <w:sz w:val="20"/>
          <w:szCs w:val="20"/>
          <w:lang w:eastAsia="en-US"/>
        </w:rPr>
        <w:t xml:space="preserve"> </w:t>
      </w:r>
      <w:r w:rsidRPr="00314D95">
        <w:rPr>
          <w:rFonts w:ascii="Algerian" w:hAnsi="Algerian" w:cs="Algerian"/>
          <w:sz w:val="20"/>
          <w:szCs w:val="20"/>
          <w:lang w:eastAsia="en-US"/>
        </w:rPr>
        <w:t>F</w:t>
      </w:r>
      <w:r w:rsidRPr="00314D95">
        <w:rPr>
          <w:sz w:val="20"/>
          <w:szCs w:val="20"/>
          <w:lang w:eastAsia="en-US"/>
        </w:rPr>
        <w:t>İ</w:t>
      </w:r>
      <w:r w:rsidRPr="00314D95">
        <w:rPr>
          <w:rFonts w:ascii="Algerian" w:hAnsi="Algerian" w:cs="Algerian"/>
          <w:sz w:val="20"/>
          <w:szCs w:val="20"/>
          <w:lang w:eastAsia="en-US"/>
        </w:rPr>
        <w:t>L</w:t>
      </w:r>
      <w:r w:rsidRPr="00314D95">
        <w:rPr>
          <w:sz w:val="20"/>
          <w:szCs w:val="20"/>
          <w:lang w:eastAsia="en-US"/>
        </w:rPr>
        <w:t>İ</w:t>
      </w:r>
      <w:r w:rsidRPr="00314D95">
        <w:rPr>
          <w:rFonts w:ascii="Algerian" w:hAnsi="Algerian" w:cs="Algerian"/>
          <w:sz w:val="20"/>
          <w:szCs w:val="20"/>
          <w:lang w:eastAsia="en-US"/>
        </w:rPr>
        <w:t>Z  BEKTA</w:t>
      </w:r>
      <w:r w:rsidRPr="00314D95">
        <w:rPr>
          <w:sz w:val="20"/>
          <w:szCs w:val="20"/>
          <w:lang w:eastAsia="en-US"/>
        </w:rPr>
        <w:t>Ş</w:t>
      </w:r>
      <w:r w:rsidRPr="00314D95">
        <w:rPr>
          <w:rFonts w:ascii="Algerian" w:hAnsi="Algerian" w:cs="Algerian"/>
          <w:sz w:val="20"/>
          <w:szCs w:val="20"/>
          <w:lang w:eastAsia="en-US"/>
        </w:rPr>
        <w:t>LI       MEHMET GÜRBÜZ      AYL</w:t>
      </w:r>
      <w:r w:rsidRPr="00314D95">
        <w:rPr>
          <w:sz w:val="20"/>
          <w:szCs w:val="20"/>
          <w:lang w:eastAsia="en-US"/>
        </w:rPr>
        <w:t>İ</w:t>
      </w:r>
      <w:r w:rsidRPr="00314D95">
        <w:rPr>
          <w:rFonts w:ascii="Algerian" w:hAnsi="Algerian" w:cs="Algerian"/>
          <w:sz w:val="20"/>
          <w:szCs w:val="20"/>
          <w:lang w:eastAsia="en-US"/>
        </w:rPr>
        <w:t>N SARAÇ      MEHTAP UÇAR       DERYA TÜRKSOYU</w:t>
      </w:r>
    </w:p>
    <w:p w:rsidR="00A902D9" w:rsidRPr="00314D95" w:rsidRDefault="00A902D9" w:rsidP="00314D95">
      <w:r>
        <w:t xml:space="preserve">Sorubak.com </w:t>
      </w:r>
    </w:p>
    <w:sectPr w:rsidR="00A902D9" w:rsidRPr="00314D95" w:rsidSect="00133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5A2"/>
    <w:multiLevelType w:val="hybridMultilevel"/>
    <w:tmpl w:val="3B5C94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B6C0D24"/>
    <w:multiLevelType w:val="hybridMultilevel"/>
    <w:tmpl w:val="9C2E0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74E4308"/>
    <w:multiLevelType w:val="hybridMultilevel"/>
    <w:tmpl w:val="4FCEE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03E6BF2"/>
    <w:multiLevelType w:val="hybridMultilevel"/>
    <w:tmpl w:val="AC304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AA436F"/>
    <w:multiLevelType w:val="hybridMultilevel"/>
    <w:tmpl w:val="AC304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B3CD6"/>
    <w:multiLevelType w:val="hybridMultilevel"/>
    <w:tmpl w:val="52EA73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170"/>
    <w:rsid w:val="00005199"/>
    <w:rsid w:val="00044170"/>
    <w:rsid w:val="00050DE3"/>
    <w:rsid w:val="00061C3E"/>
    <w:rsid w:val="00075A07"/>
    <w:rsid w:val="0007617D"/>
    <w:rsid w:val="000816FE"/>
    <w:rsid w:val="00110C77"/>
    <w:rsid w:val="001337CC"/>
    <w:rsid w:val="001963EC"/>
    <w:rsid w:val="001A2CF7"/>
    <w:rsid w:val="001D7291"/>
    <w:rsid w:val="001E331D"/>
    <w:rsid w:val="00213167"/>
    <w:rsid w:val="002A21A7"/>
    <w:rsid w:val="00311AEA"/>
    <w:rsid w:val="00314D95"/>
    <w:rsid w:val="00316D9D"/>
    <w:rsid w:val="00375189"/>
    <w:rsid w:val="00397707"/>
    <w:rsid w:val="004C4CB1"/>
    <w:rsid w:val="004D2716"/>
    <w:rsid w:val="00511FE4"/>
    <w:rsid w:val="005401FC"/>
    <w:rsid w:val="00546885"/>
    <w:rsid w:val="005C0814"/>
    <w:rsid w:val="00614ACC"/>
    <w:rsid w:val="006428B2"/>
    <w:rsid w:val="006F019F"/>
    <w:rsid w:val="006F40BD"/>
    <w:rsid w:val="007018D0"/>
    <w:rsid w:val="00716144"/>
    <w:rsid w:val="00760F4A"/>
    <w:rsid w:val="00863197"/>
    <w:rsid w:val="008B3B1F"/>
    <w:rsid w:val="009C605C"/>
    <w:rsid w:val="00A902D9"/>
    <w:rsid w:val="00AC2AC0"/>
    <w:rsid w:val="00B53AF8"/>
    <w:rsid w:val="00B80889"/>
    <w:rsid w:val="00B96663"/>
    <w:rsid w:val="00BE22F9"/>
    <w:rsid w:val="00C2401E"/>
    <w:rsid w:val="00C2640C"/>
    <w:rsid w:val="00C91316"/>
    <w:rsid w:val="00CD62AB"/>
    <w:rsid w:val="00D277CD"/>
    <w:rsid w:val="00D705B8"/>
    <w:rsid w:val="00D94B42"/>
    <w:rsid w:val="00DA761E"/>
    <w:rsid w:val="00E77947"/>
    <w:rsid w:val="00E932C9"/>
    <w:rsid w:val="00EB50A9"/>
    <w:rsid w:val="00EC2253"/>
    <w:rsid w:val="00EE32C6"/>
    <w:rsid w:val="00F224A5"/>
    <w:rsid w:val="00F9716A"/>
    <w:rsid w:val="00FA6CA6"/>
    <w:rsid w:val="00FD0351"/>
    <w:rsid w:val="00FD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17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4417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8088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3</Pages>
  <Words>736</Words>
  <Characters>4199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edanur</cp:lastModifiedBy>
  <cp:revision>40</cp:revision>
  <dcterms:created xsi:type="dcterms:W3CDTF">2015-04-05T12:36:00Z</dcterms:created>
  <dcterms:modified xsi:type="dcterms:W3CDTF">2015-04-06T13:29:00Z</dcterms:modified>
</cp:coreProperties>
</file>